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A4372E" w14:textId="77777777" w:rsidR="001B227C" w:rsidRPr="00DC2B46" w:rsidRDefault="001B227C" w:rsidP="00705ECB">
      <w:pPr>
        <w:spacing w:line="360" w:lineRule="auto"/>
        <w:rPr>
          <w:rFonts w:ascii="Arial" w:hAnsi="Arial" w:cs="Arial"/>
          <w:b/>
          <w:color w:val="000000"/>
        </w:rPr>
      </w:pPr>
    </w:p>
    <w:tbl>
      <w:tblPr>
        <w:tblW w:w="1009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552"/>
        <w:gridCol w:w="1276"/>
        <w:gridCol w:w="1134"/>
        <w:gridCol w:w="1559"/>
        <w:gridCol w:w="1134"/>
        <w:gridCol w:w="1701"/>
        <w:gridCol w:w="738"/>
      </w:tblGrid>
      <w:tr w:rsidR="001B227C" w:rsidRPr="00CB5BB1" w14:paraId="1C78AB99" w14:textId="77777777" w:rsidTr="00744CC9">
        <w:tc>
          <w:tcPr>
            <w:tcW w:w="2552" w:type="dxa"/>
            <w:shd w:val="clear" w:color="auto" w:fill="auto"/>
          </w:tcPr>
          <w:p w14:paraId="36E5A1E0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S</w:t>
            </w:r>
            <w:r w:rsidRPr="00DC2B46">
              <w:rPr>
                <w:rFonts w:ascii="Arial" w:hAnsi="Arial" w:cs="Arial"/>
                <w:color w:val="000000"/>
              </w:rPr>
              <w:t>ubmitted to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227FD0C4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Name Surname </w:t>
            </w:r>
          </w:p>
        </w:tc>
      </w:tr>
      <w:tr w:rsidR="001B227C" w:rsidRPr="00CB5BB1" w14:paraId="6983A120" w14:textId="77777777" w:rsidTr="00744CC9">
        <w:tc>
          <w:tcPr>
            <w:tcW w:w="2552" w:type="dxa"/>
            <w:shd w:val="clear" w:color="auto" w:fill="auto"/>
          </w:tcPr>
          <w:p w14:paraId="5C5BCF7E" w14:textId="77777777" w:rsidR="001B227C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7542" w:type="dxa"/>
            <w:gridSpan w:val="6"/>
            <w:shd w:val="clear" w:color="auto" w:fill="auto"/>
          </w:tcPr>
          <w:p w14:paraId="4933F67B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Cs/>
                <w:color w:val="000000"/>
              </w:rPr>
            </w:pPr>
            <w:r w:rsidRPr="00DC2B46">
              <w:rPr>
                <w:rFonts w:ascii="Arial" w:hAnsi="Arial" w:cs="Arial"/>
                <w:bCs/>
                <w:color w:val="000000"/>
              </w:rPr>
              <w:t xml:space="preserve">Designation </w:t>
            </w:r>
          </w:p>
        </w:tc>
      </w:tr>
      <w:tr w:rsidR="001B227C" w:rsidRPr="00CB5BB1" w14:paraId="5AD39DB1" w14:textId="77777777" w:rsidTr="00744CC9">
        <w:tc>
          <w:tcPr>
            <w:tcW w:w="2552" w:type="dxa"/>
            <w:shd w:val="clear" w:color="auto" w:fill="auto"/>
          </w:tcPr>
          <w:p w14:paraId="79C93DA9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DC2B46">
              <w:rPr>
                <w:rFonts w:ascii="Arial" w:hAnsi="Arial" w:cs="Arial"/>
                <w:color w:val="000000"/>
              </w:rPr>
              <w:t>Submitted by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384F71F5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 xml:space="preserve">Name Surname </w:t>
            </w:r>
          </w:p>
        </w:tc>
      </w:tr>
      <w:tr w:rsidR="001B227C" w:rsidRPr="00CB5BB1" w14:paraId="220F706A" w14:textId="77777777" w:rsidTr="00744CC9">
        <w:tc>
          <w:tcPr>
            <w:tcW w:w="2552" w:type="dxa"/>
            <w:shd w:val="clear" w:color="auto" w:fill="auto"/>
          </w:tcPr>
          <w:p w14:paraId="03557967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</w:p>
        </w:tc>
        <w:tc>
          <w:tcPr>
            <w:tcW w:w="7542" w:type="dxa"/>
            <w:gridSpan w:val="6"/>
            <w:shd w:val="clear" w:color="auto" w:fill="auto"/>
          </w:tcPr>
          <w:p w14:paraId="011F1FB1" w14:textId="77777777" w:rsidR="001B227C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Cs/>
                <w:color w:val="000000"/>
              </w:rPr>
              <w:t>Designation</w:t>
            </w:r>
          </w:p>
        </w:tc>
      </w:tr>
      <w:tr w:rsidR="001B227C" w:rsidRPr="00CB5BB1" w14:paraId="2784AE25" w14:textId="77777777" w:rsidTr="00744CC9">
        <w:tc>
          <w:tcPr>
            <w:tcW w:w="2552" w:type="dxa"/>
            <w:shd w:val="clear" w:color="auto" w:fill="auto"/>
          </w:tcPr>
          <w:p w14:paraId="4558654E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Subject 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6B333BA9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B227C" w:rsidRPr="00CB5BB1" w14:paraId="3C12DD04" w14:textId="77777777" w:rsidTr="00744CC9">
        <w:tc>
          <w:tcPr>
            <w:tcW w:w="2552" w:type="dxa"/>
            <w:shd w:val="clear" w:color="auto" w:fill="auto"/>
          </w:tcPr>
          <w:p w14:paraId="28197CB6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DC2B46">
              <w:rPr>
                <w:rFonts w:ascii="Arial" w:hAnsi="Arial" w:cs="Arial"/>
                <w:color w:val="000000"/>
              </w:rPr>
              <w:t>Reporting date</w:t>
            </w:r>
          </w:p>
        </w:tc>
        <w:tc>
          <w:tcPr>
            <w:tcW w:w="7542" w:type="dxa"/>
            <w:gridSpan w:val="6"/>
            <w:shd w:val="clear" w:color="auto" w:fill="auto"/>
          </w:tcPr>
          <w:p w14:paraId="74D21F97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  <w:tr w:rsidR="001B227C" w:rsidRPr="00CB5BB1" w14:paraId="198325CA" w14:textId="77777777" w:rsidTr="00744CC9">
        <w:tc>
          <w:tcPr>
            <w:tcW w:w="2552" w:type="dxa"/>
            <w:shd w:val="clear" w:color="auto" w:fill="auto"/>
          </w:tcPr>
          <w:p w14:paraId="3AB5B15A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color w:val="000000"/>
              </w:rPr>
            </w:pPr>
            <w:r w:rsidRPr="00DC2B46">
              <w:rPr>
                <w:rFonts w:ascii="Arial" w:hAnsi="Arial" w:cs="Arial"/>
                <w:color w:val="000000"/>
              </w:rPr>
              <w:t>Request</w:t>
            </w:r>
          </w:p>
        </w:tc>
        <w:tc>
          <w:tcPr>
            <w:tcW w:w="1276" w:type="dxa"/>
            <w:shd w:val="clear" w:color="auto" w:fill="auto"/>
          </w:tcPr>
          <w:p w14:paraId="6761ADCC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/>
                <w:color w:val="000000"/>
              </w:rPr>
              <w:t xml:space="preserve">Approval </w:t>
            </w:r>
          </w:p>
        </w:tc>
        <w:tc>
          <w:tcPr>
            <w:tcW w:w="1134" w:type="dxa"/>
            <w:shd w:val="clear" w:color="auto" w:fill="F2F2F2"/>
          </w:tcPr>
          <w:p w14:paraId="29555EBA" w14:textId="77777777" w:rsidR="001B227C" w:rsidRPr="00DC2B46" w:rsidRDefault="001B227C" w:rsidP="00744CC9">
            <w:pPr>
              <w:spacing w:line="276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14:paraId="4B1FC376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/>
                <w:color w:val="000000"/>
              </w:rPr>
              <w:t xml:space="preserve">Noting </w:t>
            </w:r>
          </w:p>
        </w:tc>
        <w:tc>
          <w:tcPr>
            <w:tcW w:w="1134" w:type="dxa"/>
            <w:shd w:val="clear" w:color="auto" w:fill="F2F2F2"/>
          </w:tcPr>
          <w:p w14:paraId="1C9A610F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701" w:type="dxa"/>
            <w:shd w:val="clear" w:color="auto" w:fill="auto"/>
          </w:tcPr>
          <w:p w14:paraId="698A3218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  <w:r w:rsidRPr="00DC2B46">
              <w:rPr>
                <w:rFonts w:ascii="Arial" w:hAnsi="Arial" w:cs="Arial"/>
                <w:b/>
                <w:color w:val="000000"/>
              </w:rPr>
              <w:t>Discussion</w:t>
            </w:r>
          </w:p>
        </w:tc>
        <w:tc>
          <w:tcPr>
            <w:tcW w:w="738" w:type="dxa"/>
            <w:shd w:val="clear" w:color="auto" w:fill="F2F2F2"/>
          </w:tcPr>
          <w:p w14:paraId="75B0C504" w14:textId="77777777" w:rsidR="001B227C" w:rsidRPr="00DC2B46" w:rsidRDefault="001B227C" w:rsidP="00744CC9">
            <w:pPr>
              <w:spacing w:line="360" w:lineRule="auto"/>
              <w:jc w:val="both"/>
              <w:rPr>
                <w:rFonts w:ascii="Arial" w:hAnsi="Arial" w:cs="Arial"/>
                <w:b/>
                <w:color w:val="000000"/>
              </w:rPr>
            </w:pPr>
          </w:p>
        </w:tc>
      </w:tr>
    </w:tbl>
    <w:p w14:paraId="574D6942" w14:textId="77777777" w:rsidR="001B227C" w:rsidRDefault="001B227C" w:rsidP="001B227C">
      <w:pPr>
        <w:spacing w:line="360" w:lineRule="auto"/>
        <w:ind w:left="284"/>
        <w:rPr>
          <w:rFonts w:ascii="Arial" w:hAnsi="Arial" w:cs="Arial"/>
          <w:b/>
          <w:color w:val="000000"/>
        </w:rPr>
      </w:pPr>
    </w:p>
    <w:p w14:paraId="4FCBEFA1" w14:textId="77777777" w:rsidR="001B227C" w:rsidRPr="00DC2B46" w:rsidRDefault="001B227C" w:rsidP="001B227C">
      <w:pPr>
        <w:spacing w:line="360" w:lineRule="auto"/>
        <w:ind w:left="284"/>
        <w:rPr>
          <w:rFonts w:ascii="Arial" w:hAnsi="Arial" w:cs="Arial"/>
          <w:b/>
          <w:color w:val="000000"/>
        </w:rPr>
      </w:pPr>
    </w:p>
    <w:p w14:paraId="5DB4C77B" w14:textId="77777777" w:rsidR="001B227C" w:rsidRDefault="001B227C" w:rsidP="001B227C">
      <w:pPr>
        <w:numPr>
          <w:ilvl w:val="0"/>
          <w:numId w:val="5"/>
        </w:numPr>
        <w:spacing w:line="360" w:lineRule="auto"/>
        <w:ind w:left="284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PURPOSE</w:t>
      </w:r>
    </w:p>
    <w:p w14:paraId="7B55AB46" w14:textId="77777777" w:rsidR="001B227C" w:rsidRDefault="001B227C" w:rsidP="001B227C">
      <w:pPr>
        <w:spacing w:line="360" w:lineRule="auto"/>
        <w:rPr>
          <w:rFonts w:ascii="Arial" w:hAnsi="Arial" w:cs="Arial"/>
          <w:b/>
          <w:color w:val="000000"/>
        </w:rPr>
      </w:pPr>
    </w:p>
    <w:p w14:paraId="2098845C" w14:textId="77777777" w:rsidR="001B227C" w:rsidRPr="00DC2B46" w:rsidRDefault="001B227C" w:rsidP="001B227C">
      <w:pPr>
        <w:spacing w:line="360" w:lineRule="auto"/>
        <w:rPr>
          <w:rFonts w:ascii="Arial" w:hAnsi="Arial" w:cs="Arial"/>
          <w:bCs/>
          <w:color w:val="000000"/>
        </w:rPr>
      </w:pPr>
      <w:r w:rsidRPr="00DC2B46">
        <w:rPr>
          <w:rFonts w:ascii="Arial" w:hAnsi="Arial" w:cs="Arial"/>
          <w:bCs/>
          <w:color w:val="000000"/>
        </w:rPr>
        <w:t xml:space="preserve">Content </w:t>
      </w:r>
    </w:p>
    <w:p w14:paraId="161A6E81" w14:textId="77777777" w:rsidR="001B227C" w:rsidRPr="00DC2B46" w:rsidRDefault="001B227C" w:rsidP="001B227C">
      <w:pPr>
        <w:spacing w:line="360" w:lineRule="auto"/>
        <w:rPr>
          <w:rFonts w:ascii="Arial" w:hAnsi="Arial" w:cs="Arial"/>
          <w:color w:val="000000"/>
        </w:rPr>
      </w:pPr>
    </w:p>
    <w:p w14:paraId="0F0DFD5E" w14:textId="77777777" w:rsidR="001B227C" w:rsidRPr="00DC2B46" w:rsidRDefault="001B227C" w:rsidP="001B227C">
      <w:pPr>
        <w:numPr>
          <w:ilvl w:val="0"/>
          <w:numId w:val="5"/>
        </w:numPr>
        <w:spacing w:line="360" w:lineRule="auto"/>
        <w:ind w:left="284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BACKGROUND</w:t>
      </w:r>
    </w:p>
    <w:p w14:paraId="26BDC2F6" w14:textId="77777777" w:rsidR="001B227C" w:rsidRPr="00DC2B46" w:rsidRDefault="001B227C" w:rsidP="001B227C">
      <w:pPr>
        <w:spacing w:line="360" w:lineRule="auto"/>
        <w:ind w:left="284"/>
        <w:rPr>
          <w:rFonts w:ascii="Arial" w:hAnsi="Arial" w:cs="Arial"/>
          <w:b/>
          <w:color w:val="000000"/>
        </w:rPr>
      </w:pPr>
    </w:p>
    <w:p w14:paraId="58ED199A" w14:textId="77777777" w:rsidR="001B227C" w:rsidRPr="00DC2B46" w:rsidRDefault="001B227C" w:rsidP="001B227C">
      <w:pPr>
        <w:spacing w:after="240" w:line="360" w:lineRule="auto"/>
        <w:ind w:left="720" w:hanging="72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1AFC18AA" w14:textId="77777777" w:rsidR="001B227C" w:rsidRPr="00DC2B46" w:rsidRDefault="001B227C" w:rsidP="001B227C">
      <w:pPr>
        <w:spacing w:after="240" w:line="360" w:lineRule="auto"/>
        <w:ind w:left="720" w:hanging="720"/>
        <w:jc w:val="both"/>
        <w:rPr>
          <w:rFonts w:ascii="Arial" w:hAnsi="Arial" w:cs="Arial"/>
          <w:b/>
          <w:color w:val="000000"/>
          <w:lang w:val="en-ZA"/>
        </w:rPr>
      </w:pPr>
      <w:r w:rsidRPr="00DC2B46">
        <w:rPr>
          <w:rFonts w:ascii="Arial" w:hAnsi="Arial" w:cs="Arial"/>
          <w:b/>
          <w:bCs/>
          <w:color w:val="000000"/>
          <w:lang w:val="en-ZA"/>
        </w:rPr>
        <w:t>3</w:t>
      </w:r>
      <w:r w:rsidRPr="00DC2B46">
        <w:rPr>
          <w:rFonts w:ascii="Arial" w:hAnsi="Arial" w:cs="Arial"/>
          <w:b/>
          <w:color w:val="000000"/>
          <w:lang w:val="en-ZA"/>
        </w:rPr>
        <w:t>.         DISCUSSION</w:t>
      </w:r>
    </w:p>
    <w:p w14:paraId="544B04ED" w14:textId="77777777" w:rsidR="001B227C" w:rsidRPr="00DC2B46" w:rsidRDefault="001B227C" w:rsidP="001B227C">
      <w:pPr>
        <w:spacing w:after="240" w:line="360" w:lineRule="auto"/>
        <w:ind w:left="720" w:hanging="720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5D08E9C3" w14:textId="77777777" w:rsidR="001B227C" w:rsidRPr="00DC2B46" w:rsidRDefault="001B227C" w:rsidP="001B227C">
      <w:pPr>
        <w:pStyle w:val="NoSpacing1"/>
        <w:spacing w:line="360" w:lineRule="auto"/>
        <w:jc w:val="both"/>
        <w:rPr>
          <w:rFonts w:ascii="Arial" w:hAnsi="Arial" w:cs="Arial"/>
          <w:color w:val="000000"/>
          <w:sz w:val="24"/>
          <w:szCs w:val="24"/>
          <w:lang w:val="en-AU" w:eastAsia="en-ZA"/>
        </w:rPr>
      </w:pPr>
    </w:p>
    <w:p w14:paraId="39FCCCBC" w14:textId="77777777" w:rsidR="001B227C" w:rsidRDefault="001B227C" w:rsidP="001B227C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 xml:space="preserve">FINCANCIAL IMPLICATION </w:t>
      </w:r>
    </w:p>
    <w:p w14:paraId="32471B8B" w14:textId="77777777" w:rsidR="001B227C" w:rsidRPr="00DC2B46" w:rsidRDefault="001B227C" w:rsidP="001B227C">
      <w:pPr>
        <w:pStyle w:val="ListParagraph"/>
        <w:spacing w:line="360" w:lineRule="auto"/>
        <w:ind w:left="360"/>
        <w:rPr>
          <w:rFonts w:ascii="Arial" w:hAnsi="Arial" w:cs="Arial"/>
          <w:b/>
          <w:color w:val="000000"/>
        </w:rPr>
      </w:pPr>
    </w:p>
    <w:p w14:paraId="6CF875C4" w14:textId="77777777" w:rsidR="001B227C" w:rsidRPr="00DC2B46" w:rsidRDefault="001B227C" w:rsidP="001B227C">
      <w:pPr>
        <w:spacing w:after="24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12CACAFB" w14:textId="77777777" w:rsidR="001B227C" w:rsidRPr="00DC2B46" w:rsidRDefault="001B227C" w:rsidP="001B227C">
      <w:pPr>
        <w:pStyle w:val="ListParagraph"/>
        <w:spacing w:line="360" w:lineRule="auto"/>
        <w:rPr>
          <w:rFonts w:ascii="Arial" w:hAnsi="Arial" w:cs="Arial"/>
          <w:color w:val="000000"/>
        </w:rPr>
      </w:pPr>
    </w:p>
    <w:p w14:paraId="08D9AC85" w14:textId="77777777" w:rsidR="001B227C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21BC19AC" w14:textId="77777777" w:rsidR="001B227C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4831AD88" w14:textId="77777777" w:rsidR="001B227C" w:rsidRPr="00DC2B46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34DB1046" w14:textId="77777777" w:rsidR="001B227C" w:rsidRPr="00DC2B46" w:rsidRDefault="001B227C" w:rsidP="001B227C">
      <w:pPr>
        <w:pStyle w:val="ListParagraph"/>
        <w:numPr>
          <w:ilvl w:val="0"/>
          <w:numId w:val="6"/>
        </w:numPr>
        <w:spacing w:line="360" w:lineRule="auto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RECOMMENDATION</w:t>
      </w:r>
    </w:p>
    <w:p w14:paraId="530C2D69" w14:textId="77777777" w:rsidR="001B227C" w:rsidRPr="00DC2B46" w:rsidRDefault="001B227C" w:rsidP="001B227C">
      <w:pPr>
        <w:pStyle w:val="ListParagraph"/>
        <w:spacing w:line="360" w:lineRule="auto"/>
        <w:rPr>
          <w:rFonts w:ascii="Arial" w:hAnsi="Arial" w:cs="Arial"/>
          <w:b/>
          <w:color w:val="000000"/>
        </w:rPr>
      </w:pPr>
    </w:p>
    <w:p w14:paraId="15370923" w14:textId="77777777" w:rsidR="001B227C" w:rsidRPr="00DC2B46" w:rsidRDefault="001B227C" w:rsidP="001B227C">
      <w:pPr>
        <w:spacing w:after="240" w:line="360" w:lineRule="auto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Content </w:t>
      </w:r>
    </w:p>
    <w:p w14:paraId="7B663E15" w14:textId="77777777" w:rsidR="001B227C" w:rsidRPr="00DC2B46" w:rsidRDefault="001B227C" w:rsidP="001B227C">
      <w:pPr>
        <w:spacing w:after="240" w:line="360" w:lineRule="auto"/>
        <w:rPr>
          <w:rFonts w:ascii="Arial" w:hAnsi="Arial" w:cs="Arial"/>
          <w:color w:val="000000"/>
        </w:rPr>
      </w:pPr>
    </w:p>
    <w:p w14:paraId="1C689894" w14:textId="77777777" w:rsidR="001B227C" w:rsidRPr="00DC2B46" w:rsidRDefault="001B227C" w:rsidP="001B227C">
      <w:pPr>
        <w:spacing w:line="360" w:lineRule="auto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Submitted by:</w:t>
      </w: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</w:p>
    <w:p w14:paraId="73B21D6F" w14:textId="77777777" w:rsidR="001B227C" w:rsidRPr="00DC2B46" w:rsidRDefault="001B227C" w:rsidP="001B227C">
      <w:pPr>
        <w:spacing w:line="360" w:lineRule="auto"/>
        <w:ind w:firstLine="360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ab/>
      </w:r>
      <w:r w:rsidRPr="00DC2B46">
        <w:rPr>
          <w:rFonts w:ascii="Arial" w:hAnsi="Arial" w:cs="Arial"/>
          <w:b/>
          <w:color w:val="000000"/>
        </w:rPr>
        <w:tab/>
      </w:r>
    </w:p>
    <w:p w14:paraId="132029F5" w14:textId="77777777" w:rsidR="001B227C" w:rsidRPr="00DC2B46" w:rsidRDefault="001B227C" w:rsidP="001B227C">
      <w:pPr>
        <w:spacing w:line="360" w:lineRule="auto"/>
        <w:ind w:firstLine="360"/>
        <w:rPr>
          <w:rFonts w:ascii="Arial" w:hAnsi="Arial" w:cs="Arial"/>
          <w:b/>
          <w:color w:val="000000"/>
        </w:rPr>
      </w:pPr>
    </w:p>
    <w:p w14:paraId="53F64E94" w14:textId="77777777" w:rsidR="001B227C" w:rsidRPr="00DC2B46" w:rsidRDefault="001B227C" w:rsidP="001B227C">
      <w:pPr>
        <w:spacing w:line="360" w:lineRule="auto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________________</w:t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</w:p>
    <w:p w14:paraId="2B3174E9" w14:textId="77777777" w:rsidR="001B227C" w:rsidRPr="00DC2B46" w:rsidRDefault="001B227C" w:rsidP="001B227C">
      <w:pPr>
        <w:spacing w:line="360" w:lineRule="auto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Name Surname</w:t>
      </w:r>
      <w:r w:rsidRPr="00DC2B46">
        <w:rPr>
          <w:rFonts w:ascii="Arial" w:hAnsi="Arial" w:cs="Arial"/>
          <w:b/>
          <w:color w:val="000000"/>
        </w:rPr>
        <w:tab/>
      </w:r>
    </w:p>
    <w:p w14:paraId="235ECCC3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Designation</w:t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</w:r>
      <w:r w:rsidRPr="00DC2B46">
        <w:rPr>
          <w:rFonts w:ascii="Arial" w:hAnsi="Arial" w:cs="Arial"/>
          <w:color w:val="000000"/>
        </w:rPr>
        <w:tab/>
        <w:t xml:space="preserve">                </w:t>
      </w:r>
    </w:p>
    <w:p w14:paraId="06E21E93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Cs/>
          <w:color w:val="000000"/>
        </w:rPr>
      </w:pPr>
      <w:r w:rsidRPr="00DC2B46">
        <w:rPr>
          <w:rFonts w:ascii="Arial" w:hAnsi="Arial" w:cs="Arial"/>
          <w:bCs/>
          <w:color w:val="000000"/>
        </w:rPr>
        <w:t>Date:</w:t>
      </w:r>
    </w:p>
    <w:p w14:paraId="2BBB96B0" w14:textId="77777777" w:rsidR="001B227C" w:rsidRPr="00DC2B46" w:rsidRDefault="001B227C" w:rsidP="001B227C">
      <w:pPr>
        <w:suppressAutoHyphens/>
        <w:autoSpaceDN w:val="0"/>
        <w:spacing w:line="360" w:lineRule="auto"/>
        <w:ind w:firstLine="720"/>
        <w:jc w:val="both"/>
        <w:textAlignment w:val="baseline"/>
        <w:rPr>
          <w:rFonts w:ascii="Arial" w:hAnsi="Arial" w:cs="Arial"/>
          <w:b/>
          <w:color w:val="000000"/>
        </w:rPr>
      </w:pPr>
    </w:p>
    <w:p w14:paraId="5690BAFF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color w:val="000000"/>
        </w:rPr>
      </w:pPr>
      <w:r w:rsidRPr="00DC2B46">
        <w:rPr>
          <w:rFonts w:ascii="Arial" w:hAnsi="Arial" w:cs="Arial"/>
          <w:b/>
          <w:color w:val="000000"/>
        </w:rPr>
        <w:t>Supported by:</w:t>
      </w:r>
    </w:p>
    <w:p w14:paraId="0962B968" w14:textId="77777777" w:rsidR="001B227C" w:rsidRPr="00DC2B46" w:rsidRDefault="001B227C" w:rsidP="001B227C">
      <w:pPr>
        <w:suppressAutoHyphens/>
        <w:autoSpaceDN w:val="0"/>
        <w:spacing w:line="360" w:lineRule="auto"/>
        <w:ind w:firstLine="720"/>
        <w:jc w:val="both"/>
        <w:textAlignment w:val="baseline"/>
        <w:rPr>
          <w:rFonts w:ascii="Arial" w:hAnsi="Arial" w:cs="Arial"/>
          <w:color w:val="000000"/>
        </w:rPr>
      </w:pPr>
    </w:p>
    <w:p w14:paraId="2B6F8C6C" w14:textId="77777777" w:rsidR="001B227C" w:rsidRPr="00DC2B46" w:rsidRDefault="001B227C" w:rsidP="001B227C">
      <w:pPr>
        <w:suppressAutoHyphens/>
        <w:autoSpaceDN w:val="0"/>
        <w:spacing w:line="360" w:lineRule="auto"/>
        <w:ind w:firstLine="720"/>
        <w:jc w:val="both"/>
        <w:textAlignment w:val="baseline"/>
        <w:rPr>
          <w:rFonts w:ascii="Arial" w:hAnsi="Arial" w:cs="Arial"/>
          <w:color w:val="000000"/>
        </w:rPr>
      </w:pPr>
    </w:p>
    <w:p w14:paraId="716AC334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___________________________</w:t>
      </w:r>
    </w:p>
    <w:p w14:paraId="27CF9608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bCs/>
          <w:color w:val="000000"/>
        </w:rPr>
      </w:pPr>
      <w:r w:rsidRPr="00DC2B46">
        <w:rPr>
          <w:rFonts w:ascii="Arial" w:hAnsi="Arial" w:cs="Arial"/>
          <w:b/>
          <w:bCs/>
          <w:color w:val="000000"/>
        </w:rPr>
        <w:t xml:space="preserve">Name Surname </w:t>
      </w:r>
    </w:p>
    <w:p w14:paraId="61BB795C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Designation </w:t>
      </w:r>
    </w:p>
    <w:p w14:paraId="702BB10F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Date:</w:t>
      </w:r>
    </w:p>
    <w:p w14:paraId="57348934" w14:textId="77777777" w:rsidR="001B227C" w:rsidRDefault="001B227C" w:rsidP="001B227C"/>
    <w:p w14:paraId="15807A5E" w14:textId="77777777" w:rsidR="001B227C" w:rsidRDefault="001B227C" w:rsidP="001B227C"/>
    <w:p w14:paraId="7CE31FE4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b/>
          <w:color w:val="000000"/>
        </w:rPr>
        <w:t>Approved</w:t>
      </w:r>
      <w:r w:rsidRPr="00DC2B46">
        <w:rPr>
          <w:rFonts w:ascii="Arial" w:hAnsi="Arial" w:cs="Arial"/>
          <w:b/>
          <w:color w:val="000000"/>
        </w:rPr>
        <w:t xml:space="preserve"> by:</w:t>
      </w:r>
    </w:p>
    <w:p w14:paraId="304B736D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</w:p>
    <w:p w14:paraId="5997F157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___________________________</w:t>
      </w:r>
    </w:p>
    <w:p w14:paraId="35128128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b/>
          <w:bCs/>
          <w:color w:val="000000"/>
        </w:rPr>
      </w:pPr>
      <w:r w:rsidRPr="00DC2B46">
        <w:rPr>
          <w:rFonts w:ascii="Arial" w:hAnsi="Arial" w:cs="Arial"/>
          <w:b/>
          <w:bCs/>
          <w:color w:val="000000"/>
        </w:rPr>
        <w:t xml:space="preserve">Name Surname </w:t>
      </w:r>
    </w:p>
    <w:p w14:paraId="21F19A40" w14:textId="77777777" w:rsidR="001B227C" w:rsidRPr="00DC2B46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 xml:space="preserve">Designation </w:t>
      </w:r>
    </w:p>
    <w:p w14:paraId="4CB73E00" w14:textId="77777777" w:rsidR="00CA5A72" w:rsidRPr="001B227C" w:rsidRDefault="001B227C" w:rsidP="001B227C">
      <w:pPr>
        <w:suppressAutoHyphens/>
        <w:autoSpaceDN w:val="0"/>
        <w:spacing w:line="360" w:lineRule="auto"/>
        <w:jc w:val="both"/>
        <w:textAlignment w:val="baseline"/>
        <w:rPr>
          <w:rFonts w:ascii="Arial" w:hAnsi="Arial" w:cs="Arial"/>
          <w:color w:val="000000"/>
        </w:rPr>
      </w:pPr>
      <w:r w:rsidRPr="00DC2B46">
        <w:rPr>
          <w:rFonts w:ascii="Arial" w:hAnsi="Arial" w:cs="Arial"/>
          <w:color w:val="000000"/>
        </w:rPr>
        <w:t>Date:</w:t>
      </w:r>
    </w:p>
    <w:sectPr w:rsidR="00CA5A72" w:rsidRPr="001B227C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FF88A95" w14:textId="77777777" w:rsidR="003553EC" w:rsidRDefault="003553EC">
      <w:r>
        <w:separator/>
      </w:r>
    </w:p>
  </w:endnote>
  <w:endnote w:type="continuationSeparator" w:id="0">
    <w:p w14:paraId="7FA4B821" w14:textId="77777777" w:rsidR="003553EC" w:rsidRDefault="003553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B87FB3" w14:textId="77777777" w:rsidR="007D06B6" w:rsidRDefault="007D06B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B5A86" w14:textId="5FCD21A6" w:rsidR="008A7092" w:rsidRDefault="007D06B6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0BE2C6A" wp14:editId="1A44E335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870C63F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497243D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3FA0761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09DFA0BC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0BE2C6A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6870C63F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497243D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3FA0761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09DFA0BC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ABABF05" wp14:editId="64367ACD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4A3F729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614DBF5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7EB2C94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BF0CD6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2BE0334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ABABF05" id="Text Box 22" o:spid="_x0000_s1028" type="#_x0000_t202" style="position:absolute;margin-left:312.6pt;margin-top:-9.95pt;width:97.25pt;height:6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44A3F729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614DBF5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7EB2C94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BF0CD6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2BE0334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93ED47F" wp14:editId="46766168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D22ADD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36749209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31133744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3ED47F" id="Text Box 21" o:spid="_x0000_s1029" type="#_x0000_t202" style="position:absolute;margin-left:206.25pt;margin-top:-9.95pt;width:97.25pt;height:5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7D22ADD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36749209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31133744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3A6AD006" wp14:editId="48016054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C7CF064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001EDD56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3B1DD7C7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BF0CD6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02EBB53B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A6AD006" id="Text Box 20" o:spid="_x0000_s1030" type="#_x0000_t202" style="position:absolute;margin-left:99.35pt;margin-top:-9.95pt;width:108.5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1C7CF064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001EDD56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3B1DD7C7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BF0CD6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02EBB53B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2EBB3F63" wp14:editId="49492BCB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DC10BDE" w14:textId="77777777" w:rsidR="008A7092" w:rsidRPr="00BF0CD6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EBB3F63" id="Text Box 19" o:spid="_x0000_s1031" type="#_x0000_t202" style="position:absolute;margin-left:-8.9pt;margin-top:53.45pt;width:498.5pt;height:27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7DC10BDE" w14:textId="77777777" w:rsidR="008A7092" w:rsidRPr="00BF0CD6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07B7E32" wp14:editId="4603C662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635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1B61D7E" w14:textId="77777777" w:rsidR="00BD118A" w:rsidRPr="00D115D7" w:rsidRDefault="00BD118A" w:rsidP="00BD118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322A24A4" w14:textId="77777777" w:rsidR="007D06B6" w:rsidRDefault="00BD118A" w:rsidP="00BD118A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</w:p>
                        <w:p w14:paraId="52965432" w14:textId="68E70D94" w:rsidR="00BD118A" w:rsidRPr="006A3B9F" w:rsidRDefault="007D06B6" w:rsidP="007D06B6">
                          <w:pPr>
                            <w:rPr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                          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Mr.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N Mufamadi, Ms. D Maphanzela</w:t>
                          </w:r>
                        </w:p>
                        <w:p w14:paraId="6C28F1CE" w14:textId="77777777" w:rsidR="00653E2C" w:rsidRPr="002B4CBB" w:rsidRDefault="00653E2C" w:rsidP="002B4CBB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7B7E32" id="Text Box 18" o:spid="_x0000_s1032" type="#_x0000_t202" style="position:absolute;margin-left:-8.6pt;margin-top:72.55pt;width:399.45pt;height:56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51B61D7E" w14:textId="77777777" w:rsidR="00BD118A" w:rsidRPr="00D115D7" w:rsidRDefault="00BD118A" w:rsidP="00BD118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322A24A4" w14:textId="77777777" w:rsidR="007D06B6" w:rsidRDefault="00BD118A" w:rsidP="00BD118A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</w:p>
                  <w:p w14:paraId="52965432" w14:textId="68E70D94" w:rsidR="00BD118A" w:rsidRPr="006A3B9F" w:rsidRDefault="007D06B6" w:rsidP="007D06B6">
                    <w:pPr>
                      <w:rPr>
                        <w:szCs w:val="13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                          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Mr.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N Mufamadi, Ms. D Maphanzela</w:t>
                    </w:r>
                  </w:p>
                  <w:p w14:paraId="6C28F1CE" w14:textId="77777777" w:rsidR="00653E2C" w:rsidRPr="002B4CBB" w:rsidRDefault="00653E2C" w:rsidP="002B4CBB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CA53E12" wp14:editId="425D7949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01F64E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7F6F5A91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6DF26CBA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084205BF" w14:textId="77777777" w:rsidR="008A7092" w:rsidRPr="00BF0CD6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BF0CD6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CA53E12" id="Text Box 17" o:spid="_x0000_s1033" type="#_x0000_t202" style="position:absolute;margin-left:-7.9pt;margin-top:-9.95pt;width:107.75pt;height:6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701F64E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7F6F5A91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6DF26CBA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084205BF" w14:textId="77777777" w:rsidR="008A7092" w:rsidRPr="00BF0CD6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BF0CD6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0" behindDoc="1" locked="0" layoutInCell="1" allowOverlap="1" wp14:anchorId="6A4B26AE" wp14:editId="29FAC70C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996D0F" w14:textId="450E23D6" w:rsidR="009D478D" w:rsidRPr="00A252C8" w:rsidRDefault="007D06B6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2062CD5" wp14:editId="7680C4E3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9CE9F10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6B9145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554DF3D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2A8F8B3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2062CD5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49CE9F10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6B9145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554DF3D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2A8F8B3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21F2C87D" wp14:editId="745D4279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A173520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375DBB88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21F01F0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13E257F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F2C87D" id="Text Box 8" o:spid="_x0000_s1036" type="#_x0000_t202" style="position:absolute;margin-left:-7.6pt;margin-top:-9.65pt;width:107.75pt;height:67.9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0A173520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375DBB88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21F01F0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13E257F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7A022678" wp14:editId="0FEEE290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815486A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6387F3E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71A5E12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03BC74E3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022678" id="Text Box 7" o:spid="_x0000_s1037" type="#_x0000_t202" style="position:absolute;margin-left:314pt;margin-top:-9.65pt;width:97.25pt;height:60.9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7815486A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6387F3E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71A5E12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03BC74E3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F8AB93D" wp14:editId="5F63FA94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4C6970F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519DBF3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BBE681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F8AB93D" id="Text Box 6" o:spid="_x0000_s1038" type="#_x0000_t202" style="position:absolute;margin-left:207.15pt;margin-top:-9.65pt;width:97.25pt;height:57.9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04C6970F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519DBF3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BBE681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7F12583" wp14:editId="62D4B351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070D017E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18FEE3DE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05786BC2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77CA961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7F12583" id="Text Box 5" o:spid="_x0000_s1039" type="#_x0000_t202" style="position:absolute;margin-left:416.4pt;margin-top:-10.05pt;width:108.55pt;height:72.1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070D017E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18FEE3DE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05786BC2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77CA961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938EFF4" wp14:editId="65A3CADF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1905" t="0" r="1270" b="63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4E4E1B" w14:textId="50C9D662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</w:t>
                          </w:r>
                          <w:r w:rsidR="007D06B6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2107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Telephone: 011 085 </w:t>
                          </w:r>
                          <w:r w:rsidR="007D06B6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2001 | Fax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: 011 388 </w:t>
                          </w:r>
                          <w:r w:rsidR="007D06B6"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4010 |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938EFF4" id="Text Box 4" o:spid="_x0000_s1040" type="#_x0000_t202" style="position:absolute;margin-left:-8.1pt;margin-top:53.05pt;width:498.5pt;height:27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0B4E4E1B" w14:textId="50C9D662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</w:t>
                    </w:r>
                    <w:r w:rsidR="007D06B6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2107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Telephone: 011 085 </w:t>
                    </w:r>
                    <w:r w:rsidR="007D06B6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2001 | Fax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: 011 388 </w:t>
                    </w:r>
                    <w:r w:rsidR="007D06B6"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4010 |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85A238D" wp14:editId="66E0BD47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635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3C92D7" w14:textId="77777777" w:rsidR="00BD118A" w:rsidRPr="00D115D7" w:rsidRDefault="00BD118A" w:rsidP="00BD118A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4E3FCC04" w14:textId="77777777" w:rsidR="007D06B6" w:rsidRDefault="00BD118A" w:rsidP="00BD118A">
                          <w:pPr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</w:p>
                        <w:p w14:paraId="27DA1B6C" w14:textId="58C2B3F7" w:rsidR="00BD118A" w:rsidRPr="006A3B9F" w:rsidRDefault="007D06B6" w:rsidP="007D06B6">
                          <w:pPr>
                            <w:rPr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                          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Mr.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 w:rsidR="00BD118A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="00BD118A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N Mufamadi, Ms. D Maphanzela</w:t>
                          </w:r>
                        </w:p>
                        <w:p w14:paraId="755AC57D" w14:textId="77777777" w:rsidR="00D115D7" w:rsidRPr="002B4CBB" w:rsidRDefault="00D115D7" w:rsidP="002B4CBB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85A238D" id="Text Box 3" o:spid="_x0000_s1041" type="#_x0000_t202" style="position:absolute;margin-left:-8.6pt;margin-top:72.55pt;width:399.45pt;height:56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4D3C92D7" w14:textId="77777777" w:rsidR="00BD118A" w:rsidRPr="00D115D7" w:rsidRDefault="00BD118A" w:rsidP="00BD118A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4E3FCC04" w14:textId="77777777" w:rsidR="007D06B6" w:rsidRDefault="00BD118A" w:rsidP="00BD118A">
                    <w:pPr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</w:p>
                  <w:p w14:paraId="27DA1B6C" w14:textId="58C2B3F7" w:rsidR="00BD118A" w:rsidRPr="006A3B9F" w:rsidRDefault="007D06B6" w:rsidP="007D06B6">
                    <w:pPr>
                      <w:rPr>
                        <w:szCs w:val="13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                          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Mr.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 w:rsidR="00BD118A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="00BD118A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N Mufamadi, Ms. D Maphanzela</w:t>
                    </w:r>
                  </w:p>
                  <w:p w14:paraId="755AC57D" w14:textId="77777777" w:rsidR="00D115D7" w:rsidRPr="002B4CBB" w:rsidRDefault="00D115D7" w:rsidP="002B4CBB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7216" behindDoc="1" locked="0" layoutInCell="1" allowOverlap="1" wp14:anchorId="6512D61A" wp14:editId="11652B09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5168" behindDoc="1" locked="0" layoutInCell="1" allowOverlap="1" wp14:anchorId="1EAC8348" wp14:editId="7000BA4F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BE4D58" w14:textId="77777777" w:rsidR="003553EC" w:rsidRDefault="003553EC">
      <w:r>
        <w:separator/>
      </w:r>
    </w:p>
  </w:footnote>
  <w:footnote w:type="continuationSeparator" w:id="0">
    <w:p w14:paraId="609C20F6" w14:textId="77777777" w:rsidR="003553EC" w:rsidRDefault="003553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BEDF72" w14:textId="77777777" w:rsidR="009D478D" w:rsidRDefault="00BD118A">
    <w:pPr>
      <w:pStyle w:val="Header"/>
    </w:pPr>
    <w:r>
      <w:rPr>
        <w:szCs w:val="20"/>
        <w:lang w:val="en-ZA" w:eastAsia="en-ZA"/>
      </w:rPr>
      <w:pict w14:anchorId="35C5D17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60288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03BED5" w14:textId="66381D7F" w:rsidR="009D478D" w:rsidRDefault="007D06B6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01020486" wp14:editId="69470FDA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20BD4B4" id="Rectangle 29" o:spid="_x0000_s1026" style="position:absolute;margin-left:531.85pt;margin-top:-35.65pt;width:27pt;height:69.9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6976" behindDoc="1" locked="0" layoutInCell="1" allowOverlap="1" wp14:anchorId="45743BEE" wp14:editId="416716D2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172BFC98" wp14:editId="2298A5D5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B53E417" id="Rectangle 27" o:spid="_x0000_s1026" style="position:absolute;margin-left:531.85pt;margin-top:66.3pt;width:27pt;height:755.2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54144" behindDoc="1" locked="0" layoutInCell="1" allowOverlap="1" wp14:anchorId="0D861E13" wp14:editId="03235A7D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6D3C83FC" wp14:editId="6ED900B0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B3520D8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3C83FC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5B3520D8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45A04685" wp14:editId="4572A584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4598670" id="Rectangle 24" o:spid="_x0000_s1026" style="position:absolute;margin-left:531.85pt;margin-top:33.5pt;width:27pt;height:23.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5618E3" w14:textId="13DDF225" w:rsidR="009D478D" w:rsidRDefault="007D06B6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6017E203" wp14:editId="654E9CB0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513B342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45952" behindDoc="1" locked="0" layoutInCell="1" allowOverlap="1" wp14:anchorId="0F467026" wp14:editId="56FC4782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1C491A3A" wp14:editId="2BF0B6AF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21CCD5B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491A3A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121CCD5B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3120" behindDoc="1" locked="0" layoutInCell="1" allowOverlap="1" wp14:anchorId="3B7FF44B" wp14:editId="635B6C2F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36CBB731" wp14:editId="50FA451E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058C4C2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403F9364" wp14:editId="7D3FCEFF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6236525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DDB1EB8"/>
    <w:multiLevelType w:val="multilevel"/>
    <w:tmpl w:val="43E06F5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644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" w15:restartNumberingAfterBreak="0">
    <w:nsid w:val="43263B06"/>
    <w:multiLevelType w:val="hybridMultilevel"/>
    <w:tmpl w:val="10C01CE4"/>
    <w:lvl w:ilvl="0" w:tplc="1C09000F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1C090019" w:tentative="1">
      <w:start w:val="1"/>
      <w:numFmt w:val="lowerLetter"/>
      <w:lvlText w:val="%2."/>
      <w:lvlJc w:val="left"/>
      <w:pPr>
        <w:ind w:left="1080" w:hanging="360"/>
      </w:pPr>
    </w:lvl>
    <w:lvl w:ilvl="2" w:tplc="1C09001B" w:tentative="1">
      <w:start w:val="1"/>
      <w:numFmt w:val="lowerRoman"/>
      <w:lvlText w:val="%3."/>
      <w:lvlJc w:val="right"/>
      <w:pPr>
        <w:ind w:left="1800" w:hanging="180"/>
      </w:pPr>
    </w:lvl>
    <w:lvl w:ilvl="3" w:tplc="1C09000F" w:tentative="1">
      <w:start w:val="1"/>
      <w:numFmt w:val="decimal"/>
      <w:lvlText w:val="%4."/>
      <w:lvlJc w:val="left"/>
      <w:pPr>
        <w:ind w:left="2520" w:hanging="360"/>
      </w:pPr>
    </w:lvl>
    <w:lvl w:ilvl="4" w:tplc="1C090019" w:tentative="1">
      <w:start w:val="1"/>
      <w:numFmt w:val="lowerLetter"/>
      <w:lvlText w:val="%5."/>
      <w:lvlJc w:val="left"/>
      <w:pPr>
        <w:ind w:left="3240" w:hanging="360"/>
      </w:pPr>
    </w:lvl>
    <w:lvl w:ilvl="5" w:tplc="1C09001B" w:tentative="1">
      <w:start w:val="1"/>
      <w:numFmt w:val="lowerRoman"/>
      <w:lvlText w:val="%6."/>
      <w:lvlJc w:val="right"/>
      <w:pPr>
        <w:ind w:left="3960" w:hanging="180"/>
      </w:pPr>
    </w:lvl>
    <w:lvl w:ilvl="6" w:tplc="1C09000F" w:tentative="1">
      <w:start w:val="1"/>
      <w:numFmt w:val="decimal"/>
      <w:lvlText w:val="%7."/>
      <w:lvlJc w:val="left"/>
      <w:pPr>
        <w:ind w:left="4680" w:hanging="360"/>
      </w:pPr>
    </w:lvl>
    <w:lvl w:ilvl="7" w:tplc="1C090019" w:tentative="1">
      <w:start w:val="1"/>
      <w:numFmt w:val="lowerLetter"/>
      <w:lvlText w:val="%8."/>
      <w:lvlJc w:val="left"/>
      <w:pPr>
        <w:ind w:left="5400" w:hanging="360"/>
      </w:pPr>
    </w:lvl>
    <w:lvl w:ilvl="8" w:tplc="1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10957214">
    <w:abstractNumId w:val="0"/>
  </w:num>
  <w:num w:numId="2" w16cid:durableId="297493108">
    <w:abstractNumId w:val="4"/>
  </w:num>
  <w:num w:numId="3" w16cid:durableId="992760595">
    <w:abstractNumId w:val="5"/>
  </w:num>
  <w:num w:numId="4" w16cid:durableId="1345788855">
    <w:abstractNumId w:val="3"/>
  </w:num>
  <w:num w:numId="5" w16cid:durableId="1619949385">
    <w:abstractNumId w:val="1"/>
  </w:num>
  <w:num w:numId="6" w16cid:durableId="180500659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activeWritingStyle w:appName="MSWord" w:lang="en-ZA" w:vendorID="64" w:dllVersion="4096" w:nlCheck="1" w:checkStyle="0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rAUAwv7xZCwAAAA="/>
  </w:docVars>
  <w:rsids>
    <w:rsidRoot w:val="007D06B6"/>
    <w:rsid w:val="00013422"/>
    <w:rsid w:val="00024FEF"/>
    <w:rsid w:val="00025B71"/>
    <w:rsid w:val="00035B57"/>
    <w:rsid w:val="00040472"/>
    <w:rsid w:val="00040DDA"/>
    <w:rsid w:val="000417F9"/>
    <w:rsid w:val="00044DD3"/>
    <w:rsid w:val="000450BD"/>
    <w:rsid w:val="00051FA1"/>
    <w:rsid w:val="00055744"/>
    <w:rsid w:val="000773F2"/>
    <w:rsid w:val="000B330A"/>
    <w:rsid w:val="000D00C9"/>
    <w:rsid w:val="000E75E7"/>
    <w:rsid w:val="000F3E67"/>
    <w:rsid w:val="00111858"/>
    <w:rsid w:val="001360B1"/>
    <w:rsid w:val="00140ED2"/>
    <w:rsid w:val="001524CC"/>
    <w:rsid w:val="00162673"/>
    <w:rsid w:val="001721AA"/>
    <w:rsid w:val="001B227C"/>
    <w:rsid w:val="001B3AF4"/>
    <w:rsid w:val="001B51ED"/>
    <w:rsid w:val="001D541C"/>
    <w:rsid w:val="001D5645"/>
    <w:rsid w:val="001E3E3F"/>
    <w:rsid w:val="001E5C58"/>
    <w:rsid w:val="00204897"/>
    <w:rsid w:val="00241C9C"/>
    <w:rsid w:val="00256F98"/>
    <w:rsid w:val="00261D29"/>
    <w:rsid w:val="00273ED1"/>
    <w:rsid w:val="00274D7F"/>
    <w:rsid w:val="00284C50"/>
    <w:rsid w:val="002A45BA"/>
    <w:rsid w:val="002A5FD6"/>
    <w:rsid w:val="002A7235"/>
    <w:rsid w:val="002B4CBB"/>
    <w:rsid w:val="002E0988"/>
    <w:rsid w:val="002E1C21"/>
    <w:rsid w:val="002E60A6"/>
    <w:rsid w:val="00311E52"/>
    <w:rsid w:val="0031495B"/>
    <w:rsid w:val="003276C6"/>
    <w:rsid w:val="003410E3"/>
    <w:rsid w:val="003504F7"/>
    <w:rsid w:val="0035324D"/>
    <w:rsid w:val="00353F01"/>
    <w:rsid w:val="003553EC"/>
    <w:rsid w:val="003734CC"/>
    <w:rsid w:val="003743D9"/>
    <w:rsid w:val="003826D5"/>
    <w:rsid w:val="00391383"/>
    <w:rsid w:val="003A2228"/>
    <w:rsid w:val="003B1CEB"/>
    <w:rsid w:val="003B6D5F"/>
    <w:rsid w:val="003D37F7"/>
    <w:rsid w:val="003D3BB2"/>
    <w:rsid w:val="004277D2"/>
    <w:rsid w:val="00440AB1"/>
    <w:rsid w:val="00455934"/>
    <w:rsid w:val="00463F9C"/>
    <w:rsid w:val="00466087"/>
    <w:rsid w:val="004715F4"/>
    <w:rsid w:val="00471B6F"/>
    <w:rsid w:val="004A5E7A"/>
    <w:rsid w:val="004B027A"/>
    <w:rsid w:val="004B1836"/>
    <w:rsid w:val="004D2AA1"/>
    <w:rsid w:val="004F3269"/>
    <w:rsid w:val="005159A3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C75AC"/>
    <w:rsid w:val="005D7BDE"/>
    <w:rsid w:val="005F0665"/>
    <w:rsid w:val="005F64A5"/>
    <w:rsid w:val="0060596A"/>
    <w:rsid w:val="00611F0F"/>
    <w:rsid w:val="006177E9"/>
    <w:rsid w:val="006202FD"/>
    <w:rsid w:val="006208CA"/>
    <w:rsid w:val="0063682D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D2193"/>
    <w:rsid w:val="006D30CA"/>
    <w:rsid w:val="006D6AD6"/>
    <w:rsid w:val="006E1BD2"/>
    <w:rsid w:val="00702BB8"/>
    <w:rsid w:val="00705ECB"/>
    <w:rsid w:val="007074A4"/>
    <w:rsid w:val="00711CF5"/>
    <w:rsid w:val="007322FF"/>
    <w:rsid w:val="00734942"/>
    <w:rsid w:val="00737F6D"/>
    <w:rsid w:val="00741D87"/>
    <w:rsid w:val="00744CC9"/>
    <w:rsid w:val="007566DC"/>
    <w:rsid w:val="00766222"/>
    <w:rsid w:val="00771D74"/>
    <w:rsid w:val="00780D15"/>
    <w:rsid w:val="0079296F"/>
    <w:rsid w:val="007A7A02"/>
    <w:rsid w:val="007B72EE"/>
    <w:rsid w:val="007C2776"/>
    <w:rsid w:val="007D06B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A7092"/>
    <w:rsid w:val="008B267C"/>
    <w:rsid w:val="008B755C"/>
    <w:rsid w:val="008C4F6D"/>
    <w:rsid w:val="008E01E3"/>
    <w:rsid w:val="008E7277"/>
    <w:rsid w:val="00900396"/>
    <w:rsid w:val="00902BF4"/>
    <w:rsid w:val="00903512"/>
    <w:rsid w:val="00912E99"/>
    <w:rsid w:val="0092038C"/>
    <w:rsid w:val="009344AB"/>
    <w:rsid w:val="009416FC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514F5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518"/>
    <w:rsid w:val="00B63A12"/>
    <w:rsid w:val="00B72784"/>
    <w:rsid w:val="00B75270"/>
    <w:rsid w:val="00B87257"/>
    <w:rsid w:val="00B96C98"/>
    <w:rsid w:val="00BA7197"/>
    <w:rsid w:val="00BC4E4E"/>
    <w:rsid w:val="00BD118A"/>
    <w:rsid w:val="00BD1F20"/>
    <w:rsid w:val="00BD5476"/>
    <w:rsid w:val="00BF0CD6"/>
    <w:rsid w:val="00BF45D0"/>
    <w:rsid w:val="00BF6D36"/>
    <w:rsid w:val="00C1638F"/>
    <w:rsid w:val="00C46968"/>
    <w:rsid w:val="00C571EE"/>
    <w:rsid w:val="00C624DE"/>
    <w:rsid w:val="00C65BC0"/>
    <w:rsid w:val="00C819B1"/>
    <w:rsid w:val="00CA5A72"/>
    <w:rsid w:val="00CA73D3"/>
    <w:rsid w:val="00CB5E3D"/>
    <w:rsid w:val="00CC591B"/>
    <w:rsid w:val="00CD7237"/>
    <w:rsid w:val="00CE1BD1"/>
    <w:rsid w:val="00CF514E"/>
    <w:rsid w:val="00D07A2D"/>
    <w:rsid w:val="00D115D7"/>
    <w:rsid w:val="00D2715B"/>
    <w:rsid w:val="00D33CBC"/>
    <w:rsid w:val="00D3487E"/>
    <w:rsid w:val="00D63693"/>
    <w:rsid w:val="00D751BA"/>
    <w:rsid w:val="00D767BC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6233"/>
    <w:rsid w:val="00E472AC"/>
    <w:rsid w:val="00E75D80"/>
    <w:rsid w:val="00E77A2C"/>
    <w:rsid w:val="00EA10DC"/>
    <w:rsid w:val="00EA4FDC"/>
    <w:rsid w:val="00EA52FF"/>
    <w:rsid w:val="00EA7589"/>
    <w:rsid w:val="00ED10E1"/>
    <w:rsid w:val="00EE23C0"/>
    <w:rsid w:val="00EE7A6F"/>
    <w:rsid w:val="00F0071D"/>
    <w:rsid w:val="00F12E7A"/>
    <w:rsid w:val="00F27E37"/>
    <w:rsid w:val="00F307B7"/>
    <w:rsid w:val="00F7180D"/>
    <w:rsid w:val="00F82F0C"/>
    <w:rsid w:val="00FA26E6"/>
    <w:rsid w:val="00FB0676"/>
    <w:rsid w:val="00FB11F2"/>
    <w:rsid w:val="00FD0628"/>
    <w:rsid w:val="00FD2BEF"/>
    <w:rsid w:val="00FF06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410A8B7B"/>
  <w15:chartTrackingRefBased/>
  <w15:docId w15:val="{C3994B4C-711C-42A6-A90B-9475600C1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72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val="en-ZA"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  <w:style w:type="paragraph" w:styleId="ListParagraph">
    <w:name w:val="List Paragraph"/>
    <w:aliases w:val="Afrovation - List Paragraph"/>
    <w:basedOn w:val="Normal"/>
    <w:link w:val="ListParagraphChar"/>
    <w:uiPriority w:val="72"/>
    <w:qFormat/>
    <w:rsid w:val="001B227C"/>
    <w:pPr>
      <w:ind w:left="720"/>
      <w:contextualSpacing/>
    </w:pPr>
    <w:rPr>
      <w:lang w:val="x-none" w:eastAsia="x-none"/>
    </w:rPr>
  </w:style>
  <w:style w:type="character" w:customStyle="1" w:styleId="ListParagraphChar">
    <w:name w:val="List Paragraph Char"/>
    <w:aliases w:val="Afrovation - List Paragraph Char"/>
    <w:link w:val="ListParagraph"/>
    <w:uiPriority w:val="72"/>
    <w:locked/>
    <w:rsid w:val="001B227C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shomang\Desktop\GEP%20Templates_%2007032022\GEP%20Templates_%2007032022\GEP%20Memo%20Template%20-%20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9FF2875-76BF-4618-9AD3-FBC12650DD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Memo Template - 07032022</Template>
  <TotalTime>4</TotalTime>
  <Pages>2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543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Palesa Shomang</dc:creator>
  <cp:keywords/>
  <cp:lastModifiedBy>Palesa Shomang</cp:lastModifiedBy>
  <cp:revision>1</cp:revision>
  <cp:lastPrinted>2019-10-16T10:13:00Z</cp:lastPrinted>
  <dcterms:created xsi:type="dcterms:W3CDTF">2022-06-03T08:48:00Z</dcterms:created>
  <dcterms:modified xsi:type="dcterms:W3CDTF">2022-06-03T08:52:00Z</dcterms:modified>
</cp:coreProperties>
</file>